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DAF" w14:textId="77777777" w:rsidR="00216F17" w:rsidRPr="004D008C" w:rsidRDefault="00216F17" w:rsidP="00216F17">
      <w:pPr>
        <w:rPr>
          <w:sz w:val="23"/>
          <w:szCs w:val="23"/>
        </w:rPr>
      </w:pPr>
    </w:p>
    <w:p w14:paraId="7D17D0C0" w14:textId="61F38FA0" w:rsidR="00216F17" w:rsidRPr="00E17901" w:rsidRDefault="00216F17" w:rsidP="00216F17">
      <w:pPr>
        <w:rPr>
          <w:i/>
          <w:sz w:val="23"/>
          <w:szCs w:val="23"/>
          <w:u w:val="single"/>
        </w:rPr>
      </w:pPr>
      <w:r w:rsidRPr="00E17901">
        <w:rPr>
          <w:sz w:val="23"/>
          <w:szCs w:val="23"/>
        </w:rPr>
        <w:t>Број:</w:t>
      </w:r>
      <w:r>
        <w:rPr>
          <w:sz w:val="23"/>
          <w:szCs w:val="23"/>
        </w:rPr>
        <w:t xml:space="preserve"> </w:t>
      </w:r>
      <w:r w:rsidR="00CC3421">
        <w:rPr>
          <w:sz w:val="23"/>
          <w:szCs w:val="23"/>
        </w:rPr>
        <w:t>I-1.10856-3</w:t>
      </w:r>
      <w:r>
        <w:rPr>
          <w:sz w:val="23"/>
          <w:szCs w:val="23"/>
        </w:rPr>
        <w:t>/</w:t>
      </w:r>
      <w:r w:rsidR="00594687">
        <w:rPr>
          <w:sz w:val="23"/>
          <w:szCs w:val="23"/>
        </w:rPr>
        <w:t>2</w:t>
      </w:r>
      <w:r w:rsidR="00335411">
        <w:rPr>
          <w:sz w:val="23"/>
          <w:szCs w:val="23"/>
          <w:lang w:val="sr-Cyrl-BA"/>
        </w:rPr>
        <w:t>2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166C93E3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r w:rsidRPr="00E17901">
        <w:rPr>
          <w:sz w:val="23"/>
          <w:szCs w:val="23"/>
        </w:rPr>
        <w:t>Датум:</w:t>
      </w:r>
      <w:r w:rsidR="00CC3421">
        <w:rPr>
          <w:b/>
          <w:sz w:val="23"/>
          <w:szCs w:val="23"/>
        </w:rPr>
        <w:t xml:space="preserve"> </w:t>
      </w:r>
      <w:r w:rsidR="00CC3421">
        <w:rPr>
          <w:bCs/>
          <w:sz w:val="23"/>
          <w:szCs w:val="23"/>
        </w:rPr>
        <w:t xml:space="preserve">17.06.2022. </w:t>
      </w:r>
      <w:r>
        <w:rPr>
          <w:sz w:val="23"/>
          <w:szCs w:val="23"/>
        </w:rPr>
        <w:t>год.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62C0F5CD" w:rsidR="00216F17" w:rsidRDefault="00216F17" w:rsidP="00216F17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основу члана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BD6187">
        <w:rPr>
          <w:sz w:val="23"/>
          <w:szCs w:val="23"/>
        </w:rPr>
        <w:t>г</w:t>
      </w:r>
      <w:r>
        <w:rPr>
          <w:sz w:val="23"/>
          <w:szCs w:val="23"/>
          <w:lang w:val="sr-Cyrl-CS"/>
        </w:rPr>
        <w:t xml:space="preserve">) </w:t>
      </w:r>
      <w:r>
        <w:rPr>
          <w:sz w:val="23"/>
          <w:szCs w:val="23"/>
        </w:rPr>
        <w:t xml:space="preserve">Закона о јавним предузећима </w:t>
      </w:r>
      <w:r w:rsidR="0022184B">
        <w:rPr>
          <w:sz w:val="23"/>
          <w:szCs w:val="23"/>
          <w:lang w:val="sr-Cyrl-CS"/>
        </w:rPr>
        <w:t xml:space="preserve">РС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>л. гласник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>) и члана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 Статута Жељезницa РС </w:t>
      </w:r>
      <w:r>
        <w:rPr>
          <w:sz w:val="23"/>
          <w:szCs w:val="23"/>
          <w:lang w:val="sr-Cyrl-BA"/>
        </w:rPr>
        <w:t>а</w:t>
      </w:r>
      <w:r>
        <w:rPr>
          <w:sz w:val="23"/>
          <w:szCs w:val="23"/>
        </w:rPr>
        <w:t>.</w:t>
      </w:r>
      <w:r>
        <w:rPr>
          <w:sz w:val="23"/>
          <w:szCs w:val="23"/>
          <w:lang w:val="sr-Cyrl-BA"/>
        </w:rPr>
        <w:t>д</w:t>
      </w:r>
      <w:r>
        <w:rPr>
          <w:sz w:val="23"/>
          <w:szCs w:val="23"/>
        </w:rPr>
        <w:t xml:space="preserve">. Добој,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r>
        <w:rPr>
          <w:sz w:val="23"/>
          <w:szCs w:val="23"/>
        </w:rPr>
        <w:t xml:space="preserve">на </w:t>
      </w:r>
      <w:r w:rsidR="00CC3421">
        <w:rPr>
          <w:sz w:val="23"/>
          <w:szCs w:val="23"/>
          <w:lang w:val="sr-Latn-CS"/>
        </w:rPr>
        <w:t xml:space="preserve">24. </w:t>
      </w:r>
      <w:r w:rsidR="00CC3421">
        <w:rPr>
          <w:sz w:val="23"/>
          <w:szCs w:val="23"/>
          <w:lang w:val="sr-Cyrl-BA"/>
        </w:rPr>
        <w:t>ванредној</w:t>
      </w:r>
      <w:r>
        <w:rPr>
          <w:sz w:val="23"/>
          <w:szCs w:val="23"/>
          <w:lang w:val="sr-Latn-CS"/>
        </w:rPr>
        <w:t xml:space="preserve"> </w:t>
      </w:r>
      <w:r>
        <w:rPr>
          <w:sz w:val="23"/>
          <w:szCs w:val="23"/>
        </w:rPr>
        <w:t>сједници, одржан</w:t>
      </w:r>
      <w:r>
        <w:rPr>
          <w:sz w:val="23"/>
          <w:szCs w:val="23"/>
          <w:lang w:val="sr-Latn-CS"/>
        </w:rPr>
        <w:t xml:space="preserve">oj </w:t>
      </w:r>
      <w:r w:rsidR="00CC3421">
        <w:rPr>
          <w:sz w:val="23"/>
          <w:szCs w:val="23"/>
          <w:lang w:val="sr-Cyrl-BA"/>
        </w:rPr>
        <w:t>17.06.2022.</w:t>
      </w:r>
      <w:r>
        <w:rPr>
          <w:sz w:val="23"/>
          <w:szCs w:val="23"/>
          <w:lang w:val="sr-Latn-CS"/>
        </w:rPr>
        <w:t xml:space="preserve"> </w:t>
      </w:r>
      <w:r>
        <w:rPr>
          <w:sz w:val="23"/>
          <w:szCs w:val="23"/>
        </w:rPr>
        <w:t>године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14:paraId="5D9483EE" w14:textId="7B649F78" w:rsidR="00216F17" w:rsidRPr="006B518D" w:rsidRDefault="0022184B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>о усвајању Плана пословања Жељезн</w:t>
      </w:r>
      <w:r w:rsidR="00BD6187">
        <w:rPr>
          <w:b/>
          <w:sz w:val="23"/>
          <w:szCs w:val="23"/>
          <w:lang w:val="sr-Cyrl-CS"/>
        </w:rPr>
        <w:t>ица РС а.д. Добој за период 20</w:t>
      </w:r>
      <w:r w:rsidR="00594687">
        <w:rPr>
          <w:b/>
          <w:sz w:val="23"/>
          <w:szCs w:val="23"/>
          <w:lang w:val="en-US"/>
        </w:rPr>
        <w:t>2</w:t>
      </w:r>
      <w:r w:rsidR="0042210F">
        <w:rPr>
          <w:b/>
          <w:sz w:val="23"/>
          <w:szCs w:val="23"/>
          <w:lang w:val="en-US"/>
        </w:rPr>
        <w:t>2</w:t>
      </w:r>
      <w:r w:rsidR="004D008C">
        <w:rPr>
          <w:b/>
          <w:sz w:val="23"/>
          <w:szCs w:val="23"/>
          <w:lang w:val="sr-Cyrl-CS"/>
        </w:rPr>
        <w:t>-20</w:t>
      </w:r>
      <w:r w:rsidR="009D0FFB">
        <w:rPr>
          <w:b/>
          <w:sz w:val="23"/>
          <w:szCs w:val="23"/>
        </w:rPr>
        <w:t>2</w:t>
      </w:r>
      <w:r w:rsidR="0042210F">
        <w:rPr>
          <w:b/>
          <w:sz w:val="23"/>
          <w:szCs w:val="23"/>
        </w:rPr>
        <w:t>4</w:t>
      </w:r>
      <w:r>
        <w:rPr>
          <w:b/>
          <w:sz w:val="23"/>
          <w:szCs w:val="23"/>
          <w:lang w:val="sr-Cyrl-CS"/>
        </w:rPr>
        <w:t>.</w:t>
      </w:r>
      <w:r w:rsidR="00BD6187">
        <w:rPr>
          <w:b/>
          <w:sz w:val="23"/>
          <w:szCs w:val="23"/>
        </w:rPr>
        <w:t xml:space="preserve"> </w:t>
      </w:r>
      <w:r w:rsidR="004D008C">
        <w:rPr>
          <w:b/>
          <w:sz w:val="23"/>
          <w:szCs w:val="23"/>
          <w:lang w:val="sr-Cyrl-CS"/>
        </w:rPr>
        <w:t>годин</w:t>
      </w:r>
      <w:r w:rsidR="004D008C">
        <w:rPr>
          <w:b/>
          <w:sz w:val="23"/>
          <w:szCs w:val="23"/>
        </w:rPr>
        <w:t>у</w:t>
      </w:r>
      <w:r>
        <w:rPr>
          <w:b/>
          <w:sz w:val="23"/>
          <w:szCs w:val="23"/>
          <w:lang w:val="sr-Cyrl-CS"/>
        </w:rPr>
        <w:t xml:space="preserve"> </w:t>
      </w:r>
    </w:p>
    <w:p w14:paraId="25962617" w14:textId="77777777" w:rsidR="00216F17" w:rsidRDefault="00216F17" w:rsidP="00216F17">
      <w:pPr>
        <w:rPr>
          <w:b/>
          <w:sz w:val="23"/>
          <w:szCs w:val="23"/>
          <w:lang w:val="sr-Cyrl-BA"/>
        </w:rPr>
      </w:pPr>
    </w:p>
    <w:p w14:paraId="0C401806" w14:textId="77777777" w:rsidR="004415E8" w:rsidRPr="00B10EB2" w:rsidRDefault="004415E8" w:rsidP="00216F17">
      <w:pPr>
        <w:rPr>
          <w:b/>
          <w:sz w:val="23"/>
          <w:szCs w:val="23"/>
          <w:lang w:val="sr-Cyrl-BA"/>
        </w:rPr>
      </w:pPr>
    </w:p>
    <w:p w14:paraId="11E66597" w14:textId="77777777"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14:paraId="4ED4094D" w14:textId="77777777" w:rsidR="00216F17" w:rsidRDefault="00216F17" w:rsidP="00216F17">
      <w:pPr>
        <w:jc w:val="center"/>
        <w:rPr>
          <w:b/>
          <w:sz w:val="12"/>
          <w:szCs w:val="12"/>
        </w:rPr>
      </w:pPr>
    </w:p>
    <w:p w14:paraId="3775B8B3" w14:textId="175CCE5A" w:rsidR="00216F17" w:rsidRDefault="00216F17" w:rsidP="00216F17">
      <w:pPr>
        <w:ind w:left="360"/>
        <w:jc w:val="both"/>
        <w:rPr>
          <w:lang w:val="sr-Cyrl-CS"/>
        </w:rPr>
      </w:pPr>
      <w:r>
        <w:tab/>
      </w:r>
      <w:r w:rsidR="0022184B">
        <w:rPr>
          <w:lang w:val="sr-Cyrl-CS"/>
        </w:rPr>
        <w:t xml:space="preserve">Усваја се </w:t>
      </w:r>
      <w:r w:rsidR="004D008C">
        <w:rPr>
          <w:lang w:val="sr-Cyrl-CS"/>
        </w:rPr>
        <w:t>План</w:t>
      </w:r>
      <w:r w:rsidR="0022184B">
        <w:rPr>
          <w:lang w:val="sr-Cyrl-CS"/>
        </w:rPr>
        <w:t xml:space="preserve"> пословања Жељезн</w:t>
      </w:r>
      <w:r w:rsidR="00BD6187">
        <w:rPr>
          <w:lang w:val="sr-Cyrl-CS"/>
        </w:rPr>
        <w:t>ица РС а.д. Добој за период 20</w:t>
      </w:r>
      <w:r w:rsidR="00594687">
        <w:rPr>
          <w:lang w:val="en-US"/>
        </w:rPr>
        <w:t>2</w:t>
      </w:r>
      <w:r w:rsidR="0042210F">
        <w:rPr>
          <w:lang w:val="en-US"/>
        </w:rPr>
        <w:t>2</w:t>
      </w:r>
      <w:r w:rsidR="004D008C">
        <w:rPr>
          <w:lang w:val="sr-Cyrl-CS"/>
        </w:rPr>
        <w:t>-20</w:t>
      </w:r>
      <w:r w:rsidR="009D0FFB">
        <w:t>2</w:t>
      </w:r>
      <w:r w:rsidR="0042210F">
        <w:t>4</w:t>
      </w:r>
      <w:r w:rsidR="0022184B">
        <w:rPr>
          <w:lang w:val="sr-Cyrl-CS"/>
        </w:rPr>
        <w:t>.</w:t>
      </w:r>
      <w:r w:rsidR="00BD6187">
        <w:t xml:space="preserve"> </w:t>
      </w:r>
      <w:r w:rsidR="004D008C">
        <w:rPr>
          <w:lang w:val="sr-Cyrl-CS"/>
        </w:rPr>
        <w:t>годин</w:t>
      </w:r>
      <w:r w:rsidR="004D008C">
        <w:t>у</w:t>
      </w:r>
      <w:r w:rsidR="0022184B">
        <w:rPr>
          <w:lang w:val="sr-Cyrl-CS"/>
        </w:rPr>
        <w:t xml:space="preserve"> </w:t>
      </w:r>
    </w:p>
    <w:p w14:paraId="454E6925" w14:textId="77777777" w:rsidR="0031427E" w:rsidRPr="0022184B" w:rsidRDefault="0031427E" w:rsidP="00216F17">
      <w:pPr>
        <w:ind w:left="360"/>
        <w:jc w:val="both"/>
        <w:rPr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77777777" w:rsidR="00216F17" w:rsidRDefault="00216F17" w:rsidP="00216F17">
      <w:pPr>
        <w:ind w:left="360" w:firstLine="360"/>
        <w:jc w:val="both"/>
      </w:pPr>
      <w:r>
        <w:t xml:space="preserve">За реализацију ове Одлуке задужују се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77777777"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r>
        <w:t>Одлука ступа на снагу даном доношења</w:t>
      </w:r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04F0D410" w14:textId="77777777" w:rsidR="00216F17" w:rsidRDefault="00216F17" w:rsidP="00216F17">
      <w:pPr>
        <w:ind w:firstLine="360"/>
        <w:jc w:val="both"/>
      </w:pPr>
      <w:r>
        <w:t xml:space="preserve">      </w:t>
      </w:r>
    </w:p>
    <w:p w14:paraId="26040C95" w14:textId="77777777" w:rsidR="00216F17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77777777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4415E8">
        <w:rPr>
          <w:sz w:val="18"/>
          <w:szCs w:val="18"/>
          <w:lang w:val="bs-Cyrl-BA"/>
        </w:rPr>
        <w:t>н</w:t>
      </w:r>
      <w:r w:rsidRPr="0022184B">
        <w:rPr>
          <w:sz w:val="18"/>
          <w:szCs w:val="18"/>
          <w:lang w:val="bs-Cyrl-BA"/>
        </w:rPr>
        <w:t>.директора</w:t>
      </w:r>
    </w:p>
    <w:p w14:paraId="35E8023F" w14:textId="3B97660D" w:rsidR="004D008C" w:rsidRPr="0042210F" w:rsidRDefault="0022184B" w:rsidP="0042210F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42210F">
        <w:rPr>
          <w:sz w:val="18"/>
          <w:szCs w:val="18"/>
          <w:lang w:val="sr-Latn-BA"/>
        </w:rPr>
        <w:t>3</w:t>
      </w:r>
    </w:p>
    <w:p w14:paraId="20AB0BEC" w14:textId="204F2089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интерн</w:t>
      </w:r>
      <w:r w:rsidR="00CC3421">
        <w:rPr>
          <w:sz w:val="19"/>
          <w:szCs w:val="19"/>
          <w:lang w:val="sr-Cyrl-CS"/>
        </w:rPr>
        <w:t>е</w:t>
      </w:r>
      <w:r>
        <w:rPr>
          <w:sz w:val="19"/>
          <w:szCs w:val="19"/>
          <w:lang w:val="sr-Cyrl-CS"/>
        </w:rPr>
        <w:t xml:space="preserve"> ревизиј</w:t>
      </w:r>
      <w:r w:rsidR="00CC3421">
        <w:rPr>
          <w:sz w:val="19"/>
          <w:szCs w:val="19"/>
          <w:lang w:val="sr-Cyrl-CS"/>
        </w:rPr>
        <w:t>е</w:t>
      </w:r>
    </w:p>
    <w:p w14:paraId="5CF518D3" w14:textId="653B4A1D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</w:t>
      </w:r>
      <w:r w:rsidR="00CC3421">
        <w:rPr>
          <w:sz w:val="19"/>
          <w:szCs w:val="19"/>
          <w:lang w:val="sr-Cyrl-BA"/>
        </w:rPr>
        <w:t>р</w:t>
      </w:r>
      <w:r w:rsidR="0042210F">
        <w:rPr>
          <w:sz w:val="19"/>
          <w:szCs w:val="19"/>
          <w:lang w:val="sr-Cyrl-BA"/>
        </w:rPr>
        <w:t xml:space="preserve">ач., фин., </w:t>
      </w:r>
      <w:r>
        <w:rPr>
          <w:sz w:val="19"/>
          <w:szCs w:val="19"/>
          <w:lang w:val="sr-Cyrl-CS"/>
        </w:rPr>
        <w:t xml:space="preserve">план и анализу x </w:t>
      </w:r>
      <w:r w:rsidR="00CC3421">
        <w:rPr>
          <w:sz w:val="19"/>
          <w:szCs w:val="19"/>
          <w:lang w:val="sr-Cyrl-CS"/>
        </w:rPr>
        <w:t>8</w:t>
      </w:r>
    </w:p>
    <w:p w14:paraId="41C64A6B" w14:textId="084EF911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набавке </w:t>
      </w:r>
    </w:p>
    <w:p w14:paraId="6F21B6B2" w14:textId="77777777" w:rsidR="00216F17" w:rsidRDefault="00216F17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7B6AC3F8" w14:textId="77777777" w:rsidR="00216F17" w:rsidRPr="00B10EB2" w:rsidRDefault="00216F17" w:rsidP="00216F17">
      <w:pPr>
        <w:ind w:left="360"/>
        <w:rPr>
          <w:i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</w:p>
    <w:p w14:paraId="49ED044B" w14:textId="77777777" w:rsidR="00216F17" w:rsidRDefault="00216F17" w:rsidP="00216F17">
      <w:pPr>
        <w:rPr>
          <w:b/>
          <w:bCs/>
          <w:sz w:val="21"/>
          <w:szCs w:val="21"/>
          <w:lang w:val="sr-Cyrl-CS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5EFD43FD" w14:textId="055136F7" w:rsidR="00216F17" w:rsidRPr="00BD6187" w:rsidRDefault="0042210F" w:rsidP="0042210F">
      <w:pPr>
        <w:rPr>
          <w:b/>
          <w:bCs/>
          <w:i/>
          <w:lang w:val="sr-Cyrl-CS"/>
        </w:rPr>
      </w:pPr>
      <w:r>
        <w:rPr>
          <w:b/>
          <w:lang w:val="sr-Cyrl-BA"/>
        </w:rPr>
        <w:t xml:space="preserve">                                                                                             Милан Павловић</w:t>
      </w:r>
      <w:r w:rsidR="00216F17" w:rsidRPr="00B10EB2">
        <w:rPr>
          <w:bCs/>
        </w:rPr>
        <w:t xml:space="preserve">                                                              </w:t>
      </w:r>
      <w:r w:rsidR="00216F17">
        <w:rPr>
          <w:bCs/>
          <w:lang w:val="sr-Cyrl-CS"/>
        </w:rPr>
        <w:t xml:space="preserve">             </w:t>
      </w:r>
    </w:p>
    <w:p w14:paraId="352631C1" w14:textId="77777777" w:rsidR="00216F17" w:rsidRDefault="00216F17" w:rsidP="00216F17">
      <w:pPr>
        <w:rPr>
          <w:bCs/>
          <w:lang w:val="sr-Cyrl-CS"/>
        </w:rPr>
      </w:pPr>
    </w:p>
    <w:p w14:paraId="154F81B9" w14:textId="77777777" w:rsidR="00216F17" w:rsidRDefault="00216F17" w:rsidP="00216F17">
      <w:pPr>
        <w:rPr>
          <w:b/>
          <w:bCs/>
          <w:sz w:val="26"/>
          <w:szCs w:val="26"/>
          <w:lang w:val="sr-Cyrl-BA"/>
        </w:rPr>
      </w:pPr>
    </w:p>
    <w:p w14:paraId="26304A0F" w14:textId="77777777" w:rsidR="00A32317" w:rsidRDefault="00B515B3" w:rsidP="000C0AA0">
      <w:r>
        <w:rPr>
          <w:noProof/>
          <w:lang w:val="en-GB" w:eastAsia="en-GB"/>
        </w:rPr>
        <w:drawing>
          <wp:inline distT="0" distB="0" distL="0" distR="0" wp14:anchorId="0415ABBC" wp14:editId="4E69F508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6AAAB" w14:textId="77777777" w:rsidR="00E548D1" w:rsidRDefault="00E548D1">
      <w:r>
        <w:separator/>
      </w:r>
    </w:p>
  </w:endnote>
  <w:endnote w:type="continuationSeparator" w:id="0">
    <w:p w14:paraId="40D6D132" w14:textId="77777777" w:rsidR="00E548D1" w:rsidRDefault="00E54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D1AD7" w14:textId="77777777" w:rsidR="00E548D1" w:rsidRDefault="00E548D1">
      <w:r>
        <w:separator/>
      </w:r>
    </w:p>
  </w:footnote>
  <w:footnote w:type="continuationSeparator" w:id="0">
    <w:p w14:paraId="172F8F90" w14:textId="77777777" w:rsidR="00E548D1" w:rsidRDefault="00E54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DF6B" w14:textId="77777777" w:rsidR="00EA7F78" w:rsidRDefault="00E548D1">
    <w:pPr>
      <w:pStyle w:val="Header"/>
    </w:pPr>
    <w:r>
      <w:rPr>
        <w:noProof/>
        <w:lang w:val="en-US"/>
      </w:rPr>
      <w:pict w14:anchorId="49FFF502">
        <v:group id="_x0000_s1035" style="position:absolute;margin-left:-8.1pt;margin-top:-4.1pt;width:459pt;height:101.4pt;z-index:251657728" coordorigin="1360,81" coordsize="9180,202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2640;top:1266;width:6625;height:843;mso-position-horizontal-relative:margin;mso-position-vertical-relative:margin" o:allowincell="f" filled="f" stroked="f" strokecolor="white">
            <v:textbox style="mso-next-textbox:#_x0000_s1036">
              <w:txbxContent>
                <w:p w14:paraId="7B671787" w14:textId="77777777" w:rsidR="00EA7F78" w:rsidRPr="00F91E97" w:rsidRDefault="00EA7F78" w:rsidP="00EA7F78">
                  <w:pPr>
                    <w:rPr>
                      <w:b/>
                      <w:sz w:val="2"/>
                      <w:lang w:val="sr-Latn-CS"/>
                    </w:rPr>
                  </w:pPr>
                </w:p>
                <w:p w14:paraId="3CFE9306" w14:textId="77777777" w:rsidR="00EA7F78" w:rsidRPr="000C0AA0" w:rsidRDefault="00EA7F78" w:rsidP="00EA7F78">
                  <w:pPr>
                    <w:jc w:val="center"/>
                    <w:rPr>
                      <w:b/>
                      <w:bCs/>
                      <w:szCs w:val="28"/>
                      <w:lang w:val="sr-Cyrl-BA"/>
                    </w:rPr>
                  </w:pPr>
                  <w:r w:rsidRPr="00F91E97">
                    <w:rPr>
                      <w:rFonts w:ascii="Cir Times" w:hAnsi="Cir Times"/>
                      <w:lang w:val="ru-RU"/>
                    </w:rPr>
                    <w:t xml:space="preserve">  </w:t>
                  </w:r>
                  <w:r w:rsidRPr="000C0AA0">
                    <w:rPr>
                      <w:b/>
                      <w:bCs/>
                      <w:szCs w:val="28"/>
                      <w:lang w:val="sr-Cyrl-BA"/>
                    </w:rPr>
                    <w:t>ЖЕЉЕЗНИЦЕ РЕПУБЛИКЕ СРПСКЕ А.Д.</w:t>
                  </w:r>
                </w:p>
                <w:p w14:paraId="0D5B261F" w14:textId="77777777" w:rsidR="00EA7F78" w:rsidRPr="000C0AA0" w:rsidRDefault="00EA7F78" w:rsidP="00EA7F78">
                  <w:pPr>
                    <w:jc w:val="center"/>
                    <w:rPr>
                      <w:b/>
                      <w:bCs/>
                      <w:sz w:val="22"/>
                      <w:lang w:val="sr-Cyrl-BA"/>
                    </w:rPr>
                  </w:pPr>
                  <w:r w:rsidRPr="000C0AA0">
                    <w:rPr>
                      <w:b/>
                      <w:bCs/>
                      <w:sz w:val="22"/>
                      <w:lang w:val="sr-Cyrl-BA"/>
                    </w:rPr>
                    <w:t>Д О Б О Ј</w:t>
                  </w:r>
                </w:p>
                <w:p w14:paraId="7CD23E09" w14:textId="77777777" w:rsidR="00EA7F78" w:rsidRPr="000C0AA0" w:rsidRDefault="00EA7F78" w:rsidP="00EA7F78">
                  <w:pPr>
                    <w:pStyle w:val="NoSpacing"/>
                    <w:rPr>
                      <w:sz w:val="22"/>
                      <w:lang w:val="sr-Latn-CS"/>
                    </w:rPr>
                  </w:pPr>
                </w:p>
              </w:txbxContent>
            </v:textbox>
          </v:shape>
          <v:line id="_x0000_s1037" style="position:absolute;flip:x y;mso-position-horizontal-relative:margin;mso-position-vertical-relative:margin" from="1360,1911" to="10540,1911" strokecolor="#4538f0" strokeweight="1.5pt"/>
          <v:group id="_x0000_s1038" style="position:absolute;left:4798;top:81;width:2327;height:1320;mso-position-horizontal-relative:margin;mso-position-vertical-relative:margin" coordorigin="1584,904" coordsize="1875,1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1584;top:904;width:1875;height:1215">
              <v:imagedata r:id="rId1" o:title="msotw9_temp0" blacklevel="3932f"/>
            </v:shape>
            <v:shape id="_x0000_s1040" type="#_x0000_t202" style="position:absolute;left:2117;top:1338;width:802;height:394" filled="f" stroked="f">
              <v:textbox style="mso-next-textbox:#_x0000_s1040">
                <w:txbxContent>
                  <w:p w14:paraId="0CFC2458" w14:textId="77777777" w:rsidR="00EA7F78" w:rsidRPr="00EA7F78" w:rsidRDefault="00EA7F78" w:rsidP="00EA7F78">
                    <w:pPr>
                      <w:jc w:val="center"/>
                      <w:rPr>
                        <w:b/>
                        <w:bCs/>
                        <w:color w:val="FFFFFF"/>
                        <w:sz w:val="20"/>
                        <w:szCs w:val="16"/>
                      </w:rPr>
                    </w:pPr>
                    <w:r w:rsidRPr="00EA7F78">
                      <w:rPr>
                        <w:b/>
                        <w:bCs/>
                        <w:color w:val="FFFFFF"/>
                        <w:sz w:val="20"/>
                        <w:szCs w:val="16"/>
                        <w:lang w:val="sr-Cyrl-BA"/>
                      </w:rPr>
                      <w:t>ЖРС</w:t>
                    </w:r>
                  </w:p>
                </w:txbxContent>
              </v:textbox>
            </v:shape>
          </v:group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627179">
    <w:abstractNumId w:val="7"/>
  </w:num>
  <w:num w:numId="2" w16cid:durableId="1213728982">
    <w:abstractNumId w:val="0"/>
  </w:num>
  <w:num w:numId="3" w16cid:durableId="1399741819">
    <w:abstractNumId w:val="2"/>
  </w:num>
  <w:num w:numId="4" w16cid:durableId="121535256">
    <w:abstractNumId w:val="1"/>
  </w:num>
  <w:num w:numId="5" w16cid:durableId="1435245807">
    <w:abstractNumId w:val="3"/>
  </w:num>
  <w:num w:numId="6" w16cid:durableId="696200064">
    <w:abstractNumId w:val="6"/>
  </w:num>
  <w:num w:numId="7" w16cid:durableId="836386302">
    <w:abstractNumId w:val="8"/>
  </w:num>
  <w:num w:numId="8" w16cid:durableId="437525596">
    <w:abstractNumId w:val="5"/>
  </w:num>
  <w:num w:numId="9" w16cid:durableId="1163355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0692d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93E"/>
    <w:rsid w:val="000C0AA0"/>
    <w:rsid w:val="000C48BA"/>
    <w:rsid w:val="00121431"/>
    <w:rsid w:val="001341CC"/>
    <w:rsid w:val="001521FC"/>
    <w:rsid w:val="00152A48"/>
    <w:rsid w:val="00197B74"/>
    <w:rsid w:val="001A593E"/>
    <w:rsid w:val="001B14B6"/>
    <w:rsid w:val="001C43EC"/>
    <w:rsid w:val="001D234B"/>
    <w:rsid w:val="001F5E1A"/>
    <w:rsid w:val="001F5EAF"/>
    <w:rsid w:val="00216F17"/>
    <w:rsid w:val="0022184B"/>
    <w:rsid w:val="00256B09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35411"/>
    <w:rsid w:val="003A712B"/>
    <w:rsid w:val="003C3A77"/>
    <w:rsid w:val="003F531A"/>
    <w:rsid w:val="0042210F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50E26"/>
    <w:rsid w:val="00594687"/>
    <w:rsid w:val="005F21A2"/>
    <w:rsid w:val="005F48AD"/>
    <w:rsid w:val="00601429"/>
    <w:rsid w:val="00615BA2"/>
    <w:rsid w:val="0067510C"/>
    <w:rsid w:val="006A0BF2"/>
    <w:rsid w:val="006D3F01"/>
    <w:rsid w:val="006E27CD"/>
    <w:rsid w:val="006F23E0"/>
    <w:rsid w:val="00700346"/>
    <w:rsid w:val="00752AFE"/>
    <w:rsid w:val="00765BA2"/>
    <w:rsid w:val="007847CD"/>
    <w:rsid w:val="00794F08"/>
    <w:rsid w:val="007A518D"/>
    <w:rsid w:val="008033AC"/>
    <w:rsid w:val="00810CD3"/>
    <w:rsid w:val="00812D62"/>
    <w:rsid w:val="00814EB1"/>
    <w:rsid w:val="00853C61"/>
    <w:rsid w:val="00860DF8"/>
    <w:rsid w:val="00880353"/>
    <w:rsid w:val="0088240C"/>
    <w:rsid w:val="00890B50"/>
    <w:rsid w:val="008A0CF7"/>
    <w:rsid w:val="008A6FA1"/>
    <w:rsid w:val="008C6BFF"/>
    <w:rsid w:val="008D0EB9"/>
    <w:rsid w:val="00993B4A"/>
    <w:rsid w:val="009B3F29"/>
    <w:rsid w:val="009D0FFB"/>
    <w:rsid w:val="009D7B96"/>
    <w:rsid w:val="009F38CA"/>
    <w:rsid w:val="009F3E36"/>
    <w:rsid w:val="00A0316E"/>
    <w:rsid w:val="00A059B2"/>
    <w:rsid w:val="00A27D8C"/>
    <w:rsid w:val="00A32317"/>
    <w:rsid w:val="00A50FF1"/>
    <w:rsid w:val="00A85B0D"/>
    <w:rsid w:val="00AA1BFD"/>
    <w:rsid w:val="00AD1A5B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F394A"/>
    <w:rsid w:val="00C36322"/>
    <w:rsid w:val="00C83459"/>
    <w:rsid w:val="00CA2A57"/>
    <w:rsid w:val="00CC0D21"/>
    <w:rsid w:val="00CC3421"/>
    <w:rsid w:val="00CC3505"/>
    <w:rsid w:val="00CD754A"/>
    <w:rsid w:val="00D207C3"/>
    <w:rsid w:val="00DE327B"/>
    <w:rsid w:val="00E22249"/>
    <w:rsid w:val="00E41FE2"/>
    <w:rsid w:val="00E47EA3"/>
    <w:rsid w:val="00E548D1"/>
    <w:rsid w:val="00E845B5"/>
    <w:rsid w:val="00EA228D"/>
    <w:rsid w:val="00EA7F78"/>
    <w:rsid w:val="00EB5527"/>
    <w:rsid w:val="00ED0CBC"/>
    <w:rsid w:val="00EE2334"/>
    <w:rsid w:val="00F777F8"/>
    <w:rsid w:val="00F908DF"/>
    <w:rsid w:val="00F91E97"/>
    <w:rsid w:val="00FA00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92d9"/>
    </o:shapedefaults>
    <o:shapelayout v:ext="edit">
      <o:idmap v:ext="edit" data="2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17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9</cp:revision>
  <cp:lastPrinted>2016-07-15T07:23:00Z</cp:lastPrinted>
  <dcterms:created xsi:type="dcterms:W3CDTF">2018-12-18T06:16:00Z</dcterms:created>
  <dcterms:modified xsi:type="dcterms:W3CDTF">2022-06-16T07:33:00Z</dcterms:modified>
</cp:coreProperties>
</file>